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A58E1E" w14:textId="77777777" w:rsidR="00EB7AC9" w:rsidRDefault="00EB7AC9" w:rsidP="00EB7AC9">
      <w:pPr>
        <w:pStyle w:val="NoSpacing"/>
      </w:pPr>
      <w:r>
        <w:rPr>
          <w:u w:val="single"/>
        </w:rPr>
        <w:t>Master John KYLBURNE</w:t>
      </w:r>
      <w:r>
        <w:t xml:space="preserve">  </w:t>
      </w:r>
      <w:proofErr w:type="gramStart"/>
      <w:r>
        <w:t xml:space="preserve">   (</w:t>
      </w:r>
      <w:proofErr w:type="gramEnd"/>
      <w:r>
        <w:t>d.1408)</w:t>
      </w:r>
    </w:p>
    <w:p w14:paraId="3D4A01C5" w14:textId="77777777" w:rsidR="00EB7AC9" w:rsidRDefault="00EB7AC9" w:rsidP="00EB7AC9">
      <w:pPr>
        <w:pStyle w:val="NoSpacing"/>
      </w:pPr>
      <w:r>
        <w:t xml:space="preserve">Rector of </w:t>
      </w:r>
      <w:proofErr w:type="spellStart"/>
      <w:r>
        <w:t>Beeford</w:t>
      </w:r>
      <w:proofErr w:type="spellEnd"/>
      <w:r>
        <w:t xml:space="preserve">, East Riding of Yorkshire. </w:t>
      </w:r>
    </w:p>
    <w:p w14:paraId="5B32B98F" w14:textId="77777777" w:rsidR="00EB7AC9" w:rsidRDefault="00EB7AC9" w:rsidP="00EB7AC9">
      <w:pPr>
        <w:pStyle w:val="NoSpacing"/>
      </w:pPr>
    </w:p>
    <w:p w14:paraId="4405785E" w14:textId="77777777" w:rsidR="00EB7AC9" w:rsidRDefault="00EB7AC9" w:rsidP="00EB7AC9">
      <w:pPr>
        <w:pStyle w:val="NoSpacing"/>
      </w:pPr>
    </w:p>
    <w:p w14:paraId="20E78AB0" w14:textId="77777777" w:rsidR="00EB7AC9" w:rsidRDefault="00EB7AC9" w:rsidP="00EB7AC9">
      <w:pPr>
        <w:pStyle w:val="NoSpacing"/>
      </w:pPr>
      <w:r>
        <w:t>17 Jun.1404</w:t>
      </w:r>
      <w:r>
        <w:tab/>
        <w:t>He became Rector.</w:t>
      </w:r>
    </w:p>
    <w:p w14:paraId="6DC041EC" w14:textId="77777777" w:rsidR="00EB7AC9" w:rsidRDefault="00EB7AC9" w:rsidP="00EB7AC9">
      <w:pPr>
        <w:pStyle w:val="NoSpacing"/>
      </w:pPr>
      <w:r>
        <w:tab/>
      </w:r>
      <w:r>
        <w:tab/>
        <w:t>(from the board in the church)</w:t>
      </w:r>
    </w:p>
    <w:p w14:paraId="03ADFF96" w14:textId="77777777" w:rsidR="00EB7AC9" w:rsidRDefault="00EB7AC9" w:rsidP="00EB7AC9">
      <w:pPr>
        <w:pStyle w:val="NoSpacing"/>
      </w:pPr>
      <w:r>
        <w:t xml:space="preserve">         1404/5</w:t>
      </w:r>
      <w:r>
        <w:tab/>
        <w:t>He resigned.  (ibid.)</w:t>
      </w:r>
    </w:p>
    <w:p w14:paraId="4532D2EB" w14:textId="77777777" w:rsidR="00EB7AC9" w:rsidRDefault="00EB7AC9" w:rsidP="00EB7AC9">
      <w:pPr>
        <w:pStyle w:val="NoSpacing"/>
      </w:pPr>
      <w:r>
        <w:t xml:space="preserve">  7 Jan.1407</w:t>
      </w:r>
      <w:r>
        <w:tab/>
        <w:t>He became Rector again.  (ibid.)</w:t>
      </w:r>
    </w:p>
    <w:p w14:paraId="49D24867" w14:textId="77777777" w:rsidR="00EB7AC9" w:rsidRDefault="00EB7AC9" w:rsidP="00EB7AC9">
      <w:pPr>
        <w:pStyle w:val="NoSpacing"/>
      </w:pPr>
    </w:p>
    <w:p w14:paraId="233078C0" w14:textId="77777777" w:rsidR="00EB7AC9" w:rsidRDefault="00EB7AC9" w:rsidP="00EB7AC9">
      <w:pPr>
        <w:pStyle w:val="NoSpacing"/>
      </w:pPr>
    </w:p>
    <w:p w14:paraId="159535B8" w14:textId="77777777" w:rsidR="00EB7AC9" w:rsidRDefault="00EB7AC9" w:rsidP="00EB7AC9">
      <w:pPr>
        <w:pStyle w:val="NoSpacing"/>
      </w:pPr>
      <w:r>
        <w:t>31 March 2019</w:t>
      </w:r>
    </w:p>
    <w:p w14:paraId="3A1CA332" w14:textId="77777777" w:rsidR="006B2F86" w:rsidRPr="00E71FC3" w:rsidRDefault="00EB7A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8EBF8" w14:textId="77777777" w:rsidR="00EB7AC9" w:rsidRDefault="00EB7AC9" w:rsidP="00E71FC3">
      <w:pPr>
        <w:spacing w:after="0" w:line="240" w:lineRule="auto"/>
      </w:pPr>
      <w:r>
        <w:separator/>
      </w:r>
    </w:p>
  </w:endnote>
  <w:endnote w:type="continuationSeparator" w:id="0">
    <w:p w14:paraId="74F7513E" w14:textId="77777777" w:rsidR="00EB7AC9" w:rsidRDefault="00EB7A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E03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D8EB3" w14:textId="77777777" w:rsidR="00EB7AC9" w:rsidRDefault="00EB7AC9" w:rsidP="00E71FC3">
      <w:pPr>
        <w:spacing w:after="0" w:line="240" w:lineRule="auto"/>
      </w:pPr>
      <w:r>
        <w:separator/>
      </w:r>
    </w:p>
  </w:footnote>
  <w:footnote w:type="continuationSeparator" w:id="0">
    <w:p w14:paraId="6D52EA3E" w14:textId="77777777" w:rsidR="00EB7AC9" w:rsidRDefault="00EB7A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C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7AC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FEA99"/>
  <w15:chartTrackingRefBased/>
  <w15:docId w15:val="{F6DD3D48-E84C-4D04-A607-230206159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2019-04-26T16:58:00Z</dcterms:created>
  <dcterms:modified xsi:type="dcterms:W3CDTF">2019-04-26T16:58:00Z</dcterms:modified>
</cp:coreProperties>
</file>